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B53F" w14:textId="72131B48" w:rsidR="002817DD" w:rsidRDefault="002817DD" w:rsidP="002817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t>1280</w:t>
      </w:r>
      <w:bookmarkEnd w:id="0"/>
    </w:p>
    <w:p w14:paraId="5590F3AC" w14:textId="6A38FF2A" w:rsidR="002817DD" w:rsidRDefault="002817DD" w:rsidP="002817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4E0F9C2" w14:textId="77777777" w:rsidR="002817DD" w:rsidRDefault="002817DD" w:rsidP="002817D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35DA4D03" w14:textId="64E486E2" w:rsidR="002817DD" w:rsidRDefault="002817DD" w:rsidP="002817DD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2F3C3152" w14:textId="77777777" w:rsidR="002817DD" w:rsidRDefault="002817DD" w:rsidP="002817DD">
      <w:pPr>
        <w:pStyle w:val="TableText"/>
        <w:rPr>
          <w:lang w:val="en-US"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lang w:val="en-US" w:eastAsia="ja-JP"/>
          </w:rPr>
          <w:alias w:val="Document Title"/>
          <w:tag w:val="GSMATitle"/>
          <w:id w:val="-28032632"/>
          <w:placeholder>
            <w:docPart w:val="49E47370B7444FACBFCC08AC08E0B943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lang w:val="en-US" w:eastAsia="ja-JP"/>
            </w:rPr>
            <w:t>Cooperation on Generic Slice Template definition</w:t>
          </w:r>
        </w:sdtContent>
      </w:sdt>
    </w:p>
    <w:p w14:paraId="4C08AA1A" w14:textId="6EAE78C9" w:rsidR="002817DD" w:rsidRDefault="002817DD" w:rsidP="002817D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372833D" w14:textId="1676850E" w:rsidR="002817DD" w:rsidRDefault="002817DD" w:rsidP="002817D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6.1</w:t>
      </w:r>
    </w:p>
    <w:p w14:paraId="58725C06" w14:textId="36412C9E" w:rsidR="002817DD" w:rsidRDefault="002817DD" w:rsidP="003F56A0">
      <w:pPr>
        <w:pStyle w:val="NormalParagraph"/>
      </w:pPr>
    </w:p>
    <w:p w14:paraId="6F6E1CEC" w14:textId="77777777" w:rsidR="002817DD" w:rsidRDefault="002817DD" w:rsidP="002817DD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52404CE1" wp14:editId="07D226B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88164" w14:textId="77777777" w:rsidR="002817DD" w:rsidRDefault="002817DD" w:rsidP="002817DD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5468DCAD" w14:textId="77777777" w:rsidR="002817DD" w:rsidRDefault="002817DD" w:rsidP="002817DD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2817DD" w14:paraId="0A0F4DAB" w14:textId="77777777" w:rsidTr="00567C1E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5E6C2B8" w14:textId="77777777" w:rsidR="002817DD" w:rsidRPr="0058060A" w:rsidRDefault="002817DD" w:rsidP="00567C1E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C5EDAD0BABD64D3DBA78845F77843DA4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14:paraId="10C8FFF0" w14:textId="77777777" w:rsidR="002817DD" w:rsidRDefault="002817DD" w:rsidP="00567C1E">
                <w:pPr>
                  <w:pStyle w:val="TableText"/>
                </w:pPr>
                <w:r>
                  <w:rPr>
                    <w:lang w:val="en-US" w:eastAsia="ja-JP"/>
                  </w:rPr>
                  <w:t>Cooperation on Generic Slice Template definition</w:t>
                </w:r>
              </w:p>
            </w:sdtContent>
          </w:sdt>
        </w:tc>
      </w:tr>
    </w:tbl>
    <w:p w14:paraId="0823446F" w14:textId="77777777" w:rsidR="002817DD" w:rsidRDefault="002817DD" w:rsidP="002817DD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2817DD" w14:paraId="78448FEB" w14:textId="77777777" w:rsidTr="00567C1E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C05095A" w14:textId="77777777" w:rsidR="002817DD" w:rsidRDefault="002817DD" w:rsidP="00567C1E">
            <w:pPr>
              <w:pStyle w:val="TableHeader"/>
            </w:pPr>
            <w:r>
              <w:t>Source Meeting Information</w:t>
            </w:r>
          </w:p>
        </w:tc>
      </w:tr>
      <w:tr w:rsidR="002817DD" w14:paraId="63724C1C" w14:textId="77777777" w:rsidTr="00567C1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79521C7C" w14:textId="77777777" w:rsidR="002817DD" w:rsidRPr="0058060A" w:rsidRDefault="002817DD" w:rsidP="00567C1E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E1BB376" w14:textId="77777777" w:rsidR="002817DD" w:rsidRPr="0058060A" w:rsidRDefault="002817DD" w:rsidP="00567C1E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7C09DCA" w14:textId="77777777" w:rsidR="002817DD" w:rsidRPr="0058060A" w:rsidRDefault="002817DD" w:rsidP="00567C1E">
            <w:pPr>
              <w:pStyle w:val="TableText"/>
            </w:pPr>
            <w:r w:rsidRPr="0058060A">
              <w:t>Meeting Location</w:t>
            </w:r>
          </w:p>
        </w:tc>
      </w:tr>
      <w:tr w:rsidR="002817DD" w14:paraId="21490DFC" w14:textId="77777777" w:rsidTr="00567C1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EC66F" w14:textId="77777777" w:rsidR="002817DD" w:rsidRPr="00FC134C" w:rsidRDefault="002817DD" w:rsidP="00567C1E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BE12B3">
              <w:rPr>
                <w:lang w:eastAsia="ja-JP"/>
              </w:rPr>
              <w:t>5GJA#05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7CA2554BDCA04D70A3376344DDBCF7D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276F5842" w14:textId="77777777" w:rsidR="002817DD" w:rsidRPr="00FC134C" w:rsidRDefault="002817DD" w:rsidP="00567C1E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 w:rsidRPr="00BE12B3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043E81FA8EBF46F79DF699E7FBBB231D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75999DD6" w14:textId="77777777" w:rsidR="002817DD" w:rsidRDefault="002817DD" w:rsidP="00567C1E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val="en-US" w:eastAsia="ja-JP"/>
                  </w:rPr>
                  <w:t xml:space="preserve">Tokyo, Japan </w:t>
                </w:r>
              </w:p>
            </w:sdtContent>
          </w:sdt>
        </w:tc>
      </w:tr>
    </w:tbl>
    <w:p w14:paraId="0AAA3E1D" w14:textId="77777777" w:rsidR="002817DD" w:rsidRDefault="002817DD" w:rsidP="002817DD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275"/>
        <w:gridCol w:w="3031"/>
        <w:gridCol w:w="3410"/>
      </w:tblGrid>
      <w:tr w:rsidR="002817DD" w14:paraId="49187307" w14:textId="77777777" w:rsidTr="00567C1E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01D8F8A" w14:textId="77777777" w:rsidR="002817DD" w:rsidRDefault="002817DD" w:rsidP="00567C1E">
            <w:pPr>
              <w:pStyle w:val="TableHeader"/>
            </w:pPr>
            <w:r>
              <w:t>Document Details</w:t>
            </w:r>
          </w:p>
        </w:tc>
      </w:tr>
      <w:tr w:rsidR="002817DD" w14:paraId="1BD1B5DF" w14:textId="77777777" w:rsidTr="00567C1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01C1D6" w14:textId="77777777" w:rsidR="002817DD" w:rsidRDefault="002817DD" w:rsidP="00567C1E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07616F8" w14:textId="77777777" w:rsidR="002817DD" w:rsidRDefault="002817DD" w:rsidP="00567C1E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D5BF4F9" w14:textId="77777777" w:rsidR="002817DD" w:rsidRDefault="002817DD" w:rsidP="00567C1E">
            <w:pPr>
              <w:pStyle w:val="TableText"/>
            </w:pPr>
            <w:r>
              <w:t>Document Author:</w:t>
            </w:r>
          </w:p>
        </w:tc>
      </w:tr>
      <w:tr w:rsidR="002817DD" w14:paraId="5F4C0C73" w14:textId="77777777" w:rsidTr="00567C1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3AF571" w14:textId="77777777" w:rsidR="002817DD" w:rsidRPr="00FC134C" w:rsidRDefault="002817DD" w:rsidP="00567C1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181965">
              <w:rPr>
                <w:rFonts w:eastAsia="MS Mincho"/>
                <w:lang w:eastAsia="ja-JP"/>
              </w:rPr>
              <w:t>5GJA05_1</w:t>
            </w:r>
            <w:r>
              <w:rPr>
                <w:rFonts w:eastAsia="MS Mincho"/>
                <w:lang w:eastAsia="ja-JP"/>
              </w:rPr>
              <w:t>10</w:t>
            </w:r>
          </w:p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-359358810"/>
              <w:placeholder>
                <w:docPart w:val="A4CFCB406C6F4567950A906250F3581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8-11-07T10:00:00Z">
                <w:dateFormat w:val="dd/MM/yyyy"/>
                <w:lid w:val="en-GB"/>
                <w:storeMappedDataAs w:val="dateTime"/>
                <w:calendar w:val="gregorian"/>
              </w:date>
            </w:sdtPr>
            <w:sdtContent>
              <w:p w14:paraId="0BE6CA31" w14:textId="77777777" w:rsidR="002817DD" w:rsidRPr="00FC134C" w:rsidRDefault="002817DD" w:rsidP="00567C1E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 w:rsidRPr="00181965">
                  <w:rPr>
                    <w:lang w:eastAsia="ja-JP"/>
                  </w:rPr>
                  <w:t>07/11/2018</w:t>
                </w:r>
              </w:p>
            </w:sdtContent>
          </w:sdt>
        </w:tc>
        <w:tc>
          <w:tcPr>
            <w:tcW w:w="3008" w:type="dxa"/>
          </w:tcPr>
          <w:p w14:paraId="2FE780FC" w14:textId="77777777" w:rsidR="002817DD" w:rsidRPr="00C201D7" w:rsidRDefault="002817DD" w:rsidP="00567C1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</w:t>
            </w:r>
          </w:p>
        </w:tc>
      </w:tr>
      <w:tr w:rsidR="002817DD" w14:paraId="592D0021" w14:textId="77777777" w:rsidTr="00567C1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3868DDE" w14:textId="77777777" w:rsidR="002817DD" w:rsidRDefault="002817DD" w:rsidP="00567C1E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BFD3B50" w14:textId="77777777" w:rsidR="002817DD" w:rsidRDefault="002817DD" w:rsidP="00567C1E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1CD958B6" w14:textId="77777777" w:rsidR="002817DD" w:rsidRDefault="002817DD" w:rsidP="00567C1E">
            <w:pPr>
              <w:pStyle w:val="TableText"/>
            </w:pPr>
            <w:r>
              <w:t>Liaison Statement Contact</w:t>
            </w:r>
          </w:p>
        </w:tc>
      </w:tr>
      <w:tr w:rsidR="002817DD" w14:paraId="1831F2A7" w14:textId="77777777" w:rsidTr="00567C1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E6ACCCE" w14:textId="77777777" w:rsidR="002817DD" w:rsidRPr="00C201D7" w:rsidRDefault="002817DD" w:rsidP="00567C1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523FB401" w14:textId="77777777" w:rsidR="002817DD" w:rsidRPr="00C201D7" w:rsidRDefault="002817DD" w:rsidP="00567C1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 Feb 2019</w:t>
            </w:r>
          </w:p>
        </w:tc>
        <w:tc>
          <w:tcPr>
            <w:tcW w:w="3008" w:type="dxa"/>
          </w:tcPr>
          <w:p w14:paraId="70E97AE7" w14:textId="77777777" w:rsidR="002817DD" w:rsidRPr="00736E78" w:rsidRDefault="002817DD" w:rsidP="00567C1E">
            <w:pPr>
              <w:pStyle w:val="TableText"/>
              <w:rPr>
                <w:rFonts w:eastAsia="MS Mincho"/>
                <w:lang w:eastAsia="ja-JP"/>
              </w:rPr>
            </w:pPr>
            <w:r w:rsidRPr="00601A6E">
              <w:rPr>
                <w:rFonts w:eastAsia="MS Mincho"/>
                <w:lang w:eastAsia="ja-JP"/>
              </w:rPr>
              <w:t>Mari Melander (DT)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13131A">
              <w:rPr>
                <w:rFonts w:eastAsia="MS Mincho"/>
                <w:lang w:eastAsia="ja-JP"/>
              </w:rPr>
              <w:t>mari.melander@telekom.de</w:t>
            </w:r>
          </w:p>
          <w:p w14:paraId="481CE960" w14:textId="77777777" w:rsidR="002817DD" w:rsidRPr="0062734F" w:rsidRDefault="002817DD" w:rsidP="00567C1E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lang w:eastAsia="ja-JP"/>
              </w:rPr>
              <w:t>Sandra Ondrusova (Hutchison Whampoa Europe) Sandra.ondrusova@hwleurope.com</w:t>
            </w:r>
          </w:p>
        </w:tc>
      </w:tr>
      <w:tr w:rsidR="002817DD" w14:paraId="4EB16A00" w14:textId="77777777" w:rsidTr="00567C1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F369DED" w14:textId="77777777" w:rsidR="002817DD" w:rsidRDefault="002817DD" w:rsidP="00567C1E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F50A304D07DF40C39EAE1670049FF56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14:paraId="7D555BD8" w14:textId="77777777" w:rsidR="002817DD" w:rsidRPr="00C201D7" w:rsidRDefault="002817DD" w:rsidP="00567C1E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73C57A6" w14:textId="77777777" w:rsidR="002817DD" w:rsidRDefault="002817DD" w:rsidP="002817DD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2817DD" w14:paraId="2D0839CF" w14:textId="77777777" w:rsidTr="00567C1E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0FB2005" w14:textId="77777777" w:rsidR="002817DD" w:rsidRDefault="002817DD" w:rsidP="00567C1E">
            <w:pPr>
              <w:pStyle w:val="TableHeader"/>
            </w:pPr>
            <w:r>
              <w:t>Action Required by Recipient</w:t>
            </w:r>
          </w:p>
        </w:tc>
      </w:tr>
      <w:tr w:rsidR="002817DD" w14:paraId="10723C4A" w14:textId="77777777" w:rsidTr="00567C1E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9E7372" w14:textId="77777777" w:rsidR="002817DD" w:rsidRDefault="002817DD" w:rsidP="00567C1E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FAD8F" w14:textId="77777777" w:rsidR="002817DD" w:rsidRPr="00C201D7" w:rsidRDefault="002817DD" w:rsidP="00567C1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NEST</w:t>
            </w:r>
          </w:p>
        </w:tc>
      </w:tr>
      <w:tr w:rsidR="002817DD" w:rsidRPr="00B86C35" w14:paraId="6E1FBA70" w14:textId="77777777" w:rsidTr="00567C1E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7FA7BF" w14:textId="77777777" w:rsidR="002817DD" w:rsidRDefault="002817DD" w:rsidP="00567C1E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FB18" w14:textId="77777777" w:rsidR="002817DD" w:rsidRDefault="002817DD" w:rsidP="00567C1E">
            <w:pPr>
              <w:pStyle w:val="TableText"/>
              <w:rPr>
                <w:rFonts w:eastAsia="MS Mincho"/>
                <w:lang w:eastAsia="ja-JP"/>
              </w:rPr>
            </w:pPr>
            <w:r w:rsidRPr="00C01CB0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T</w:t>
            </w:r>
            <w:r w:rsidRPr="00C01CB0">
              <w:rPr>
                <w:rFonts w:eastAsia="MS Mincho"/>
                <w:lang w:eastAsia="ja-JP"/>
              </w:rPr>
              <w:t>o:</w:t>
            </w:r>
            <w:r w:rsidRPr="003F56A0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3GPP SA6</w:t>
            </w:r>
          </w:p>
          <w:p w14:paraId="67777DBD" w14:textId="77777777" w:rsidR="002817DD" w:rsidRPr="00C01CB0" w:rsidRDefault="002817DD" w:rsidP="00567C1E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Cc: 3GPP SA, SA1, SA2, SA3, RAN 3 and SA5</w:t>
            </w:r>
          </w:p>
        </w:tc>
      </w:tr>
    </w:tbl>
    <w:p w14:paraId="7D598C73" w14:textId="77777777" w:rsidR="002817DD" w:rsidRPr="00C01CB0" w:rsidRDefault="002817DD" w:rsidP="003F56A0">
      <w:pPr>
        <w:pStyle w:val="NormalParagraph"/>
      </w:pPr>
    </w:p>
    <w:p w14:paraId="2429C440" w14:textId="77777777"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lastRenderedPageBreak/>
        <w:t>Introduction</w:t>
      </w:r>
    </w:p>
    <w:p w14:paraId="6C4F0424" w14:textId="3E2968F3" w:rsidR="00087A42" w:rsidRPr="00736E78" w:rsidRDefault="00087A42" w:rsidP="00087A42">
      <w:pPr>
        <w:pStyle w:val="NormalParagraph"/>
        <w:rPr>
          <w:lang w:val="en-US" w:eastAsia="en-US" w:bidi="bn-BD"/>
        </w:rPr>
      </w:pPr>
      <w:r w:rsidRPr="00601A6E">
        <w:rPr>
          <w:iCs/>
          <w:lang w:val="en-US" w:eastAsia="en-US" w:bidi="bn-BD"/>
        </w:rPr>
        <w:t xml:space="preserve">The </w:t>
      </w:r>
      <w:r w:rsidR="0084533D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 Joint Activity (5GJA) is responsible for all 5G related items and topics within the </w:t>
      </w:r>
      <w:r w:rsidR="006F6146">
        <w:rPr>
          <w:iCs/>
          <w:lang w:val="en-US" w:eastAsia="en-US" w:bidi="bn-BD"/>
        </w:rPr>
        <w:t>GSMA Networks Group (NG)</w:t>
      </w:r>
      <w:r w:rsidR="005A1EC3" w:rsidRPr="00601A6E">
        <w:rPr>
          <w:iCs/>
          <w:lang w:val="en-US" w:eastAsia="en-US" w:bidi="bn-BD"/>
        </w:rPr>
        <w:t>.</w:t>
      </w:r>
      <w:r w:rsidRPr="00601A6E">
        <w:rPr>
          <w:iCs/>
          <w:lang w:val="en-US" w:eastAsia="en-US" w:bidi="bn-BD"/>
        </w:rPr>
        <w:t xml:space="preserve"> The </w:t>
      </w:r>
      <w:r w:rsidR="0084533D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 xml:space="preserve">5GJA will </w:t>
      </w:r>
      <w:r w:rsidR="005A1EC3" w:rsidRPr="00601A6E">
        <w:rPr>
          <w:iCs/>
          <w:lang w:val="en-US" w:eastAsia="en-US" w:bidi="bn-BD"/>
        </w:rPr>
        <w:t xml:space="preserve">work in cooperation with </w:t>
      </w:r>
      <w:r w:rsidRPr="00601A6E">
        <w:rPr>
          <w:iCs/>
          <w:lang w:val="en-US" w:eastAsia="en-US" w:bidi="bn-BD"/>
        </w:rPr>
        <w:t>GSMA working groups</w:t>
      </w:r>
      <w:r w:rsidR="005A1EC3" w:rsidRPr="00601A6E">
        <w:rPr>
          <w:iCs/>
          <w:lang w:val="en-US" w:eastAsia="en-US" w:bidi="bn-BD"/>
        </w:rPr>
        <w:t>,</w:t>
      </w:r>
      <w:r w:rsidRPr="00601A6E">
        <w:rPr>
          <w:iCs/>
          <w:lang w:val="en-US" w:eastAsia="en-US" w:bidi="bn-BD"/>
        </w:rPr>
        <w:t xml:space="preserve"> </w:t>
      </w:r>
      <w:r w:rsidR="005A1EC3" w:rsidRPr="00601A6E">
        <w:rPr>
          <w:iCs/>
          <w:lang w:val="en-US" w:eastAsia="en-US" w:bidi="bn-BD"/>
        </w:rPr>
        <w:t xml:space="preserve">GSMA </w:t>
      </w:r>
      <w:r w:rsidRPr="00601A6E">
        <w:rPr>
          <w:iCs/>
          <w:lang w:val="en-US" w:eastAsia="en-US" w:bidi="bn-BD"/>
        </w:rPr>
        <w:t>progra</w:t>
      </w:r>
      <w:r w:rsidR="000402BE">
        <w:rPr>
          <w:iCs/>
          <w:lang w:val="en-US" w:eastAsia="en-US" w:bidi="bn-BD"/>
        </w:rPr>
        <w:t>m</w:t>
      </w:r>
      <w:r w:rsidRPr="00601A6E">
        <w:rPr>
          <w:iCs/>
          <w:lang w:val="en-US" w:eastAsia="en-US" w:bidi="bn-BD"/>
        </w:rPr>
        <w:t xml:space="preserve">mes, as well as external organizations. The scope of the </w:t>
      </w:r>
      <w:r w:rsidR="0084533D">
        <w:rPr>
          <w:iCs/>
          <w:lang w:val="en-US" w:eastAsia="en-US" w:bidi="bn-BD"/>
        </w:rPr>
        <w:t xml:space="preserve">GSMA </w:t>
      </w:r>
      <w:r w:rsidR="006C3168">
        <w:rPr>
          <w:iCs/>
          <w:lang w:val="en-US" w:eastAsia="en-US" w:bidi="bn-BD"/>
        </w:rPr>
        <w:t>5GJA focus on</w:t>
      </w:r>
      <w:r w:rsidR="006F6146">
        <w:rPr>
          <w:iCs/>
          <w:lang w:val="en-US" w:eastAsia="en-US" w:bidi="bn-BD"/>
        </w:rPr>
        <w:t>, although</w:t>
      </w:r>
      <w:r w:rsidRPr="00601A6E">
        <w:rPr>
          <w:iCs/>
          <w:lang w:val="en-US" w:eastAsia="en-US" w:bidi="bn-BD"/>
        </w:rPr>
        <w:t xml:space="preserve"> not limited to, the following topics:</w:t>
      </w:r>
      <w:r w:rsidRPr="00736E78">
        <w:rPr>
          <w:lang w:val="en-US" w:eastAsia="en-US" w:bidi="bn-BD"/>
        </w:rPr>
        <w:t xml:space="preserve">          </w:t>
      </w:r>
    </w:p>
    <w:p w14:paraId="2E5EC4AD" w14:textId="10804BB6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>UNI for operator</w:t>
      </w:r>
      <w:r w:rsidR="005A1EC3" w:rsidRPr="00601A6E">
        <w:rPr>
          <w:lang w:val="en-US"/>
        </w:rPr>
        <w:t>-provided</w:t>
      </w:r>
      <w:r w:rsidRPr="00601A6E">
        <w:rPr>
          <w:lang w:val="en-US"/>
        </w:rPr>
        <w:t xml:space="preserve"> communication services (i.e. Voice, Video, messaging) over 5G </w:t>
      </w:r>
    </w:p>
    <w:p w14:paraId="04ABF466" w14:textId="0BE94C2A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technical aspects of </w:t>
      </w:r>
      <w:r w:rsidR="005A1EC3" w:rsidRPr="00601A6E">
        <w:rPr>
          <w:lang w:val="en-US"/>
        </w:rPr>
        <w:t xml:space="preserve">deployment of </w:t>
      </w:r>
      <w:r w:rsidRPr="00601A6E">
        <w:rPr>
          <w:lang w:val="en-US"/>
        </w:rPr>
        <w:t>5G.</w:t>
      </w:r>
    </w:p>
    <w:p w14:paraId="53CB8E79" w14:textId="31BD182C" w:rsidR="00087A42" w:rsidRPr="00736E78" w:rsidRDefault="00087A42" w:rsidP="005536B1">
      <w:pPr>
        <w:pStyle w:val="ListBullet1"/>
        <w:rPr>
          <w:lang w:val="en-US"/>
        </w:rPr>
      </w:pPr>
      <w:r w:rsidRPr="00601A6E">
        <w:rPr>
          <w:lang w:val="en-US"/>
        </w:rPr>
        <w:t xml:space="preserve">Guidelines for 5G roaming and </w:t>
      </w:r>
      <w:r w:rsidR="0039180A" w:rsidRPr="00601A6E">
        <w:rPr>
          <w:lang w:val="en-US"/>
        </w:rPr>
        <w:t>interconnection. ​</w:t>
      </w:r>
    </w:p>
    <w:p w14:paraId="39716396" w14:textId="1A902EA9" w:rsidR="00B60DAD" w:rsidRPr="00885ABB" w:rsidRDefault="00B60DAD" w:rsidP="0026599A">
      <w:pPr>
        <w:pStyle w:val="NormalParagraph"/>
        <w:jc w:val="both"/>
        <w:rPr>
          <w:lang w:eastAsia="en-US" w:bidi="bn-BD"/>
        </w:rPr>
      </w:pPr>
    </w:p>
    <w:p w14:paraId="4E063E71" w14:textId="77777777" w:rsidR="00885ABB" w:rsidRPr="005536B1" w:rsidRDefault="00885ABB" w:rsidP="005536B1">
      <w:pPr>
        <w:pStyle w:val="Heading1"/>
        <w:numPr>
          <w:ilvl w:val="0"/>
          <w:numId w:val="30"/>
        </w:numPr>
        <w:ind w:left="284"/>
      </w:pPr>
      <w:r w:rsidRPr="005536B1">
        <w:t>Description</w:t>
      </w:r>
    </w:p>
    <w:p w14:paraId="609663CB" w14:textId="470C0BDD" w:rsidR="00C01CB0" w:rsidRPr="00C01CB0" w:rsidRDefault="00474748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C419A6">
        <w:rPr>
          <w:lang w:eastAsia="en-US" w:bidi="bn-BD"/>
        </w:rPr>
        <w:t xml:space="preserve">GSMA </w:t>
      </w:r>
      <w:r w:rsidR="0042726B">
        <w:rPr>
          <w:lang w:eastAsia="en-US" w:bidi="bn-BD"/>
        </w:rPr>
        <w:t>5G Joint Activity</w:t>
      </w:r>
      <w:r>
        <w:rPr>
          <w:lang w:eastAsia="en-US" w:bidi="bn-BD"/>
        </w:rPr>
        <w:t xml:space="preserve"> would like to draw your attention to the </w:t>
      </w:r>
      <w:r w:rsidR="003D5959">
        <w:rPr>
          <w:lang w:eastAsia="en-US" w:bidi="bn-BD"/>
        </w:rPr>
        <w:t xml:space="preserve">document </w:t>
      </w:r>
      <w:r w:rsidR="00866B97">
        <w:rPr>
          <w:lang w:eastAsia="en-US" w:bidi="bn-BD"/>
        </w:rPr>
        <w:t xml:space="preserve">that </w:t>
      </w:r>
      <w:r w:rsidR="003D5959">
        <w:rPr>
          <w:lang w:eastAsia="en-US" w:bidi="bn-BD"/>
        </w:rPr>
        <w:t>defin</w:t>
      </w:r>
      <w:r w:rsidR="00866B97">
        <w:rPr>
          <w:lang w:eastAsia="en-US" w:bidi="bn-BD"/>
        </w:rPr>
        <w:t xml:space="preserve">es and provides a description of </w:t>
      </w:r>
      <w:r w:rsidR="003D5959">
        <w:rPr>
          <w:lang w:eastAsia="en-US" w:bidi="bn-BD"/>
        </w:rPr>
        <w:t>the</w:t>
      </w:r>
      <w:r w:rsidR="008D6F27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Generic </w:t>
      </w:r>
      <w:r w:rsidR="004178E6">
        <w:rPr>
          <w:lang w:eastAsia="en-US" w:bidi="bn-BD"/>
        </w:rPr>
        <w:t>Slice</w:t>
      </w:r>
      <w:r w:rsidR="004178E6" w:rsidRP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>Template</w:t>
      </w:r>
      <w:r w:rsidR="00C01CB0">
        <w:rPr>
          <w:lang w:eastAsia="en-US" w:bidi="bn-BD"/>
        </w:rPr>
        <w:t xml:space="preserve"> (GST)</w:t>
      </w:r>
      <w:r w:rsidR="003D5959">
        <w:rPr>
          <w:lang w:eastAsia="en-US" w:bidi="bn-BD"/>
        </w:rPr>
        <w:t>.</w:t>
      </w:r>
      <w:r w:rsidR="003D5959" w:rsidRPr="003D5959">
        <w:t xml:space="preserve"> </w:t>
      </w:r>
      <w:r w:rsidR="00866B97">
        <w:t xml:space="preserve">The GST </w:t>
      </w:r>
      <w:r w:rsidR="003D5959" w:rsidRPr="003D5959">
        <w:rPr>
          <w:lang w:eastAsia="en-US" w:bidi="bn-BD"/>
        </w:rPr>
        <w:t xml:space="preserve">is a set of attributes </w:t>
      </w:r>
      <w:r w:rsidR="0097241B" w:rsidRPr="0097241B">
        <w:rPr>
          <w:lang w:eastAsia="en-US" w:bidi="bn-BD"/>
        </w:rPr>
        <w:t>(e.g. supported throughpu</w:t>
      </w:r>
      <w:r w:rsidR="0097241B">
        <w:rPr>
          <w:lang w:eastAsia="en-US" w:bidi="bn-BD"/>
        </w:rPr>
        <w:t xml:space="preserve">t, supported functionality, </w:t>
      </w:r>
      <w:r w:rsidR="0097241B" w:rsidRPr="0097241B">
        <w:rPr>
          <w:lang w:eastAsia="en-US" w:bidi="bn-BD"/>
        </w:rPr>
        <w:t>provided application</w:t>
      </w:r>
      <w:r w:rsidR="0097241B">
        <w:rPr>
          <w:lang w:eastAsia="en-US" w:bidi="bn-BD"/>
        </w:rPr>
        <w:t xml:space="preserve"> programming interfaces (APIs), </w:t>
      </w:r>
      <w:r w:rsidR="0097241B" w:rsidRPr="0097241B">
        <w:rPr>
          <w:lang w:eastAsia="en-US" w:bidi="bn-BD"/>
        </w:rPr>
        <w:t>etc.) that characte</w:t>
      </w:r>
      <w:r w:rsidR="0097241B">
        <w:rPr>
          <w:lang w:eastAsia="en-US" w:bidi="bn-BD"/>
        </w:rPr>
        <w:t xml:space="preserve">rize any slice. It contains the </w:t>
      </w:r>
      <w:r w:rsidR="0097241B" w:rsidRPr="0097241B">
        <w:rPr>
          <w:lang w:eastAsia="en-US" w:bidi="bn-BD"/>
        </w:rPr>
        <w:t>attribu</w:t>
      </w:r>
      <w:r w:rsidR="0097241B">
        <w:rPr>
          <w:lang w:eastAsia="en-US" w:bidi="bn-BD"/>
        </w:rPr>
        <w:t xml:space="preserve">te names, definitions and units. </w:t>
      </w:r>
      <w:r w:rsidR="00C01CB0">
        <w:rPr>
          <w:lang w:eastAsia="en-US" w:bidi="bn-BD"/>
        </w:rPr>
        <w:t xml:space="preserve">These attributes can </w:t>
      </w:r>
      <w:r w:rsidR="00C01CB0" w:rsidRPr="00C01CB0">
        <w:rPr>
          <w:lang w:eastAsia="en-US" w:bidi="bn-BD"/>
        </w:rPr>
        <w:t>be used by vendors, mobile network operators and slice</w:t>
      </w:r>
      <w:r w:rsidR="00C01CB0">
        <w:rPr>
          <w:lang w:eastAsia="en-US" w:bidi="bn-BD"/>
        </w:rPr>
        <w:t xml:space="preserve"> </w:t>
      </w:r>
      <w:r w:rsidR="00C01CB0" w:rsidRPr="00C01CB0">
        <w:rPr>
          <w:lang w:eastAsia="en-US" w:bidi="bn-BD"/>
        </w:rPr>
        <w:t xml:space="preserve">customers, in addition to </w:t>
      </w:r>
      <w:r w:rsidR="00C01CB0">
        <w:rPr>
          <w:lang w:eastAsia="en-US" w:bidi="bn-BD"/>
        </w:rPr>
        <w:t>other proprietary attributes</w:t>
      </w:r>
      <w:r w:rsidR="004178E6">
        <w:rPr>
          <w:lang w:eastAsia="en-US" w:bidi="bn-BD"/>
        </w:rPr>
        <w:t>,</w:t>
      </w:r>
      <w:r w:rsidR="00C01CB0">
        <w:rPr>
          <w:lang w:eastAsia="en-US" w:bidi="bn-BD"/>
        </w:rPr>
        <w:t xml:space="preserve"> if </w:t>
      </w:r>
      <w:r w:rsidR="00C01CB0" w:rsidRPr="00C01CB0">
        <w:rPr>
          <w:lang w:eastAsia="en-US" w:bidi="bn-BD"/>
        </w:rPr>
        <w:t>custom slices are desired.</w:t>
      </w:r>
      <w:r w:rsidR="00C01CB0">
        <w:rPr>
          <w:lang w:eastAsia="en-US" w:bidi="bn-BD"/>
        </w:rPr>
        <w:t xml:space="preserve"> By filling the GST with values </w:t>
      </w:r>
      <w:r w:rsidR="00C01CB0" w:rsidRPr="00C01CB0">
        <w:rPr>
          <w:lang w:eastAsia="en-US" w:bidi="bn-BD"/>
        </w:rPr>
        <w:t>for all or a subset of the at</w:t>
      </w:r>
      <w:r w:rsidR="00C01CB0">
        <w:rPr>
          <w:lang w:eastAsia="en-US" w:bidi="bn-BD"/>
        </w:rPr>
        <w:t xml:space="preserve">tributes </w:t>
      </w:r>
      <w:r w:rsidR="00866B97">
        <w:rPr>
          <w:lang w:eastAsia="en-US" w:bidi="bn-BD"/>
        </w:rPr>
        <w:t>it is possible to describe the structure of a network slice</w:t>
      </w:r>
      <w:r w:rsidR="00C01CB0" w:rsidRPr="00C01CB0">
        <w:rPr>
          <w:lang w:eastAsia="en-US" w:bidi="bn-BD"/>
        </w:rPr>
        <w:t>. A GST filled wi</w:t>
      </w:r>
      <w:r w:rsidR="0097241B">
        <w:rPr>
          <w:lang w:eastAsia="en-US" w:bidi="bn-BD"/>
        </w:rPr>
        <w:t xml:space="preserve">th values is </w:t>
      </w:r>
      <w:r w:rsidR="006C3168">
        <w:rPr>
          <w:lang w:eastAsia="en-US" w:bidi="bn-BD"/>
        </w:rPr>
        <w:t>called</w:t>
      </w:r>
      <w:r w:rsidR="00C01CB0">
        <w:rPr>
          <w:lang w:eastAsia="en-US" w:bidi="bn-BD"/>
        </w:rPr>
        <w:t xml:space="preserve"> Network </w:t>
      </w:r>
      <w:r w:rsidR="00C01CB0" w:rsidRPr="00C01CB0">
        <w:rPr>
          <w:lang w:eastAsia="en-US" w:bidi="bn-BD"/>
        </w:rPr>
        <w:t>Slice Type (NEST)</w:t>
      </w:r>
      <w:r w:rsidR="00866B97">
        <w:rPr>
          <w:lang w:eastAsia="en-US" w:bidi="bn-BD"/>
        </w:rPr>
        <w:t>. A NEST</w:t>
      </w:r>
      <w:r w:rsidR="00C01CB0" w:rsidRPr="00C01CB0">
        <w:rPr>
          <w:lang w:eastAsia="en-US" w:bidi="bn-BD"/>
        </w:rPr>
        <w:t xml:space="preserve"> serves many purposes:</w:t>
      </w:r>
    </w:p>
    <w:p w14:paraId="047F4E6C" w14:textId="77777777" w:rsidR="00C01CB0" w:rsidRPr="005536B1" w:rsidRDefault="00C01CB0" w:rsidP="005536B1">
      <w:pPr>
        <w:pStyle w:val="ListBullet1"/>
      </w:pPr>
      <w:r w:rsidRPr="005536B1">
        <w:t>Vendors can use a NEST to define the features of their products</w:t>
      </w:r>
    </w:p>
    <w:p w14:paraId="22F03963" w14:textId="77777777" w:rsidR="00C01CB0" w:rsidRPr="005536B1" w:rsidRDefault="00C01CB0" w:rsidP="005536B1">
      <w:pPr>
        <w:pStyle w:val="ListBullet1"/>
      </w:pPr>
      <w:r w:rsidRPr="005536B1">
        <w:t>Vertical Industry customers (slice customers) can use a NEST as a reference to understand the contractual agreements with the network operator</w:t>
      </w:r>
    </w:p>
    <w:p w14:paraId="74D64E9F" w14:textId="74E4C461" w:rsidR="00C01CB0" w:rsidRPr="005536B1" w:rsidRDefault="00C01CB0" w:rsidP="005536B1">
      <w:pPr>
        <w:pStyle w:val="ListBullet1"/>
      </w:pPr>
      <w:r w:rsidRPr="005536B1">
        <w:t>Network operators (slice provider</w:t>
      </w:r>
      <w:r w:rsidR="000D20C4">
        <w:t>s</w:t>
      </w:r>
      <w:r w:rsidRPr="005536B1">
        <w:t xml:space="preserve">) can use a NEST </w:t>
      </w:r>
      <w:r w:rsidR="000D20C4">
        <w:t xml:space="preserve">with their roaming partners, </w:t>
      </w:r>
      <w:r w:rsidRPr="005536B1">
        <w:t>facilitating the definition</w:t>
      </w:r>
    </w:p>
    <w:p w14:paraId="5C932AC9" w14:textId="77777777" w:rsidR="001C2AF0" w:rsidRDefault="001C2AF0" w:rsidP="0026599A">
      <w:pPr>
        <w:pStyle w:val="NormalParagraph"/>
        <w:spacing w:after="0"/>
        <w:jc w:val="both"/>
        <w:rPr>
          <w:lang w:eastAsia="en-US" w:bidi="bn-BD"/>
        </w:rPr>
      </w:pPr>
    </w:p>
    <w:p w14:paraId="1651B8AF" w14:textId="02C3F5B6" w:rsidR="0042726B" w:rsidRPr="002F4705" w:rsidRDefault="0042726B" w:rsidP="005536B1">
      <w:pPr>
        <w:pStyle w:val="NormalParagraph"/>
        <w:rPr>
          <w:rFonts w:ascii="Times New Roman" w:eastAsia="Times New Roman" w:hAnsi="Times New Roman"/>
          <w:sz w:val="20"/>
          <w:lang w:val="en-US"/>
        </w:rPr>
      </w:pPr>
      <w:r>
        <w:t>More details regarding to</w:t>
      </w:r>
      <w:r w:rsidR="000D20C4">
        <w:t xml:space="preserve"> GST and NEST could be found at: </w:t>
      </w:r>
      <w:hyperlink r:id="rId14" w:history="1">
        <w:r w:rsidRPr="00226527">
          <w:rPr>
            <w:rStyle w:val="Hyperlink"/>
            <w:rFonts w:ascii="Calibri" w:eastAsia="Times New Roman" w:hAnsi="Calibri"/>
            <w:shd w:val="clear" w:color="auto" w:fill="FFFFFF"/>
            <w:lang w:val="en-US" w:eastAsia="en-US"/>
          </w:rPr>
          <w:t>https://www.gsma.com/futurenetworks/5g/5g-network-slicing-report-august-2018/</w:t>
        </w:r>
      </w:hyperlink>
      <w:r>
        <w:rPr>
          <w:rFonts w:ascii="Calibri" w:eastAsia="Times New Roman" w:hAnsi="Calibri"/>
          <w:color w:val="212121"/>
          <w:shd w:val="clear" w:color="auto" w:fill="FFFFFF"/>
          <w:lang w:val="en-US"/>
        </w:rPr>
        <w:t xml:space="preserve"> </w:t>
      </w:r>
      <w:r>
        <w:t xml:space="preserve">and in the document attached </w:t>
      </w:r>
      <w:r w:rsidR="005A20A3">
        <w:t>that will be taken as the</w:t>
      </w:r>
      <w:r>
        <w:t xml:space="preserve"> baseline </w:t>
      </w:r>
      <w:r w:rsidR="005A20A3">
        <w:t>for a</w:t>
      </w:r>
      <w:r>
        <w:t xml:space="preserve"> GSMA Permanent Reference Document expected to be published next year.</w:t>
      </w:r>
    </w:p>
    <w:bookmarkStart w:id="1" w:name="_MON_1603151499"/>
    <w:bookmarkEnd w:id="1"/>
    <w:p w14:paraId="0AB1275A" w14:textId="00150457" w:rsidR="00D43EE2" w:rsidRDefault="0077609B" w:rsidP="005536B1">
      <w:pPr>
        <w:pStyle w:val="NormalParagraph"/>
        <w:rPr>
          <w:lang w:bidi="bn-BD"/>
        </w:rPr>
      </w:pPr>
      <w:r>
        <w:rPr>
          <w:lang w:bidi="bn-BD"/>
        </w:rPr>
        <w:object w:dxaOrig="1479" w:dyaOrig="972" w14:anchorId="415425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9pt;height:48.85pt" o:ole="">
            <v:imagedata r:id="rId15" o:title=""/>
          </v:shape>
          <o:OLEObject Type="Embed" ProgID="Word.Document.12" ShapeID="_x0000_i1025" DrawAspect="Icon" ObjectID="_1608982203" r:id="rId16">
            <o:FieldCodes>\s</o:FieldCodes>
          </o:OLEObject>
        </w:object>
      </w:r>
    </w:p>
    <w:p w14:paraId="7DCA944D" w14:textId="263B9F3C" w:rsidR="007F0F84" w:rsidRDefault="007F0F84" w:rsidP="005536B1">
      <w:pPr>
        <w:pStyle w:val="NormalParagraph"/>
        <w:rPr>
          <w:lang w:bidi="bn-BD"/>
        </w:rPr>
      </w:pPr>
      <w:r>
        <w:rPr>
          <w:lang w:bidi="bn-BD"/>
        </w:rPr>
        <w:t>GSMA intends to continue working in the following areas and would welcome a close cooperation with your organisation:</w:t>
      </w:r>
    </w:p>
    <w:p w14:paraId="5FA84BED" w14:textId="2093ECD8" w:rsidR="007F0F84" w:rsidRDefault="0042726B" w:rsidP="005536B1">
      <w:pPr>
        <w:pStyle w:val="ListBullet1"/>
      </w:pPr>
      <w:r>
        <w:t>G</w:t>
      </w:r>
      <w:r w:rsidR="000D20C4">
        <w:t>enerating</w:t>
      </w:r>
      <w:r w:rsidR="007F0F84">
        <w:t xml:space="preserve"> a non-binding Permanent Reference Document (PRD) </w:t>
      </w:r>
      <w:r w:rsidR="007F0F84" w:rsidRPr="00162590">
        <w:rPr>
          <w:vertAlign w:val="superscript"/>
        </w:rPr>
        <w:t>Note</w:t>
      </w:r>
      <w:r w:rsidR="007F0F84">
        <w:rPr>
          <w:vertAlign w:val="superscript"/>
        </w:rPr>
        <w:t xml:space="preserve"> 1</w:t>
      </w:r>
      <w:r w:rsidR="00C419A6" w:rsidRPr="00C419A6">
        <w:t xml:space="preserve"> </w:t>
      </w:r>
      <w:r w:rsidR="00C419A6">
        <w:t xml:space="preserve">containing the description of the GST. </w:t>
      </w:r>
      <w:r w:rsidR="007F0F84">
        <w:t xml:space="preserve"> </w:t>
      </w:r>
    </w:p>
    <w:p w14:paraId="5675A9F9" w14:textId="5DE4B716" w:rsidR="007F0F84" w:rsidRDefault="000D20C4" w:rsidP="005536B1">
      <w:pPr>
        <w:pStyle w:val="ListBullet1"/>
      </w:pPr>
      <w:r>
        <w:t>Producing</w:t>
      </w:r>
      <w:r w:rsidR="007F0F84">
        <w:t xml:space="preserve"> NEST(s) for the 3GPP defined standard slices (eMBB, URLLC, MIoT)</w:t>
      </w:r>
    </w:p>
    <w:p w14:paraId="7B069E5A" w14:textId="6A6BDEB1" w:rsidR="007F0F84" w:rsidRDefault="000D20C4" w:rsidP="005536B1">
      <w:pPr>
        <w:pStyle w:val="ListBullet1"/>
      </w:pPr>
      <w:r>
        <w:t>Producing</w:t>
      </w:r>
      <w:r w:rsidR="007F0F84">
        <w:t xml:space="preserve"> NEST(s) for customised network slices, e.g. automotive</w:t>
      </w:r>
    </w:p>
    <w:p w14:paraId="26C9E93A" w14:textId="0DEB043E" w:rsidR="008D14B6" w:rsidRPr="00885ABB" w:rsidRDefault="005536B1" w:rsidP="005536B1">
      <w:pPr>
        <w:pStyle w:val="NOTE"/>
        <w:tabs>
          <w:tab w:val="clear" w:pos="1560"/>
          <w:tab w:val="left" w:pos="426"/>
        </w:tabs>
        <w:ind w:left="0" w:firstLine="0"/>
        <w:rPr>
          <w:lang w:eastAsia="en-US" w:bidi="bn-BD"/>
        </w:rPr>
      </w:pPr>
      <w:r>
        <w:lastRenderedPageBreak/>
        <w:t>Note</w:t>
      </w:r>
      <w:r w:rsidR="008D14B6">
        <w:t xml:space="preserve">: </w:t>
      </w:r>
      <w:r w:rsidR="008D14B6" w:rsidRPr="00162590">
        <w:t>Non-Binding Permanent Reference Document</w:t>
      </w:r>
      <w:r w:rsidR="008D14B6">
        <w:t xml:space="preserve"> (PRD) is an i</w:t>
      </w:r>
      <w:r w:rsidR="008D14B6" w:rsidRPr="00162590">
        <w:t>nformational guidance and recommendations from and to members and, in some</w:t>
      </w:r>
      <w:r w:rsidR="008D14B6">
        <w:t xml:space="preserve"> cases, to the wider industry.</w:t>
      </w:r>
    </w:p>
    <w:p w14:paraId="43ED0F1B" w14:textId="7C4BE3CE" w:rsidR="003F56A0" w:rsidRPr="00885ABB" w:rsidRDefault="003F56A0" w:rsidP="0026599A">
      <w:pPr>
        <w:pStyle w:val="Heading1"/>
        <w:ind w:left="431" w:hanging="431"/>
        <w:jc w:val="both"/>
      </w:pPr>
      <w:r w:rsidRPr="00885ABB">
        <w:rPr>
          <w:rFonts w:eastAsia="Times New Roman"/>
        </w:rPr>
        <w:t>ACTION</w:t>
      </w:r>
      <w:r w:rsidR="00866B97">
        <w:rPr>
          <w:rFonts w:eastAsia="Times New Roman"/>
        </w:rPr>
        <w:t>S</w:t>
      </w:r>
    </w:p>
    <w:p w14:paraId="7869623C" w14:textId="53E69B80" w:rsidR="00FA5B49" w:rsidRDefault="00885ABB" w:rsidP="0026599A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GSMA </w:t>
      </w:r>
      <w:r w:rsidR="00FC134C">
        <w:rPr>
          <w:lang w:eastAsia="en-US" w:bidi="bn-BD"/>
        </w:rPr>
        <w:t xml:space="preserve">5GJA </w:t>
      </w:r>
      <w:r w:rsidR="00C379B3">
        <w:rPr>
          <w:lang w:eastAsia="en-US" w:bidi="bn-BD"/>
        </w:rPr>
        <w:t xml:space="preserve">would like to </w:t>
      </w:r>
      <w:r w:rsidR="00F90AA7">
        <w:rPr>
          <w:lang w:eastAsia="en-US" w:bidi="bn-BD"/>
        </w:rPr>
        <w:t xml:space="preserve">invite </w:t>
      </w:r>
      <w:r w:rsidR="00A645DB">
        <w:rPr>
          <w:lang w:eastAsia="en-US" w:bidi="bn-BD"/>
        </w:rPr>
        <w:t>3GPP SA6</w:t>
      </w:r>
      <w:r w:rsidR="00F90AA7">
        <w:rPr>
          <w:lang w:eastAsia="en-US" w:bidi="bn-BD"/>
        </w:rPr>
        <w:t xml:space="preserve"> to review the GST </w:t>
      </w:r>
      <w:r w:rsidR="00866B97">
        <w:rPr>
          <w:lang w:eastAsia="en-US" w:bidi="bn-BD"/>
        </w:rPr>
        <w:t xml:space="preserve">attributes set and assess if they are sufficient to define a network slice type addressing </w:t>
      </w:r>
      <w:r w:rsidR="00A645DB" w:rsidRPr="00A645DB">
        <w:rPr>
          <w:lang w:eastAsia="en-US" w:bidi="bn-BD"/>
        </w:rPr>
        <w:t xml:space="preserve">public safety and railway </w:t>
      </w:r>
      <w:r w:rsidR="00866B97">
        <w:rPr>
          <w:lang w:eastAsia="en-US" w:bidi="bn-BD"/>
        </w:rPr>
        <w:t>use cases and requirements</w:t>
      </w:r>
      <w:r w:rsidR="00F90AA7">
        <w:rPr>
          <w:lang w:eastAsia="en-US" w:bidi="bn-BD"/>
        </w:rPr>
        <w:t xml:space="preserve">. If </w:t>
      </w:r>
      <w:r w:rsidR="005A1EC3">
        <w:rPr>
          <w:lang w:eastAsia="en-US" w:bidi="bn-BD"/>
        </w:rPr>
        <w:t>SA6 believe</w:t>
      </w:r>
      <w:r w:rsidR="000D20C4">
        <w:rPr>
          <w:lang w:eastAsia="en-US" w:bidi="bn-BD"/>
        </w:rPr>
        <w:t>s</w:t>
      </w:r>
      <w:r w:rsidR="005A1EC3">
        <w:rPr>
          <w:lang w:eastAsia="en-US" w:bidi="bn-BD"/>
        </w:rPr>
        <w:t xml:space="preserve"> it</w:t>
      </w:r>
      <w:r w:rsidR="000D20C4">
        <w:rPr>
          <w:lang w:eastAsia="en-US" w:bidi="bn-BD"/>
        </w:rPr>
        <w:t xml:space="preserve"> is</w:t>
      </w:r>
      <w:r w:rsidR="005A1EC3">
        <w:rPr>
          <w:lang w:eastAsia="en-US" w:bidi="bn-BD"/>
        </w:rPr>
        <w:t xml:space="preserve"> necessary to add attributes to the GST,</w:t>
      </w:r>
      <w:r w:rsidR="000D20C4">
        <w:rPr>
          <w:lang w:eastAsia="en-US" w:bidi="bn-BD"/>
        </w:rPr>
        <w:t xml:space="preserve"> then </w:t>
      </w:r>
      <w:r w:rsidR="005A1EC3">
        <w:rPr>
          <w:lang w:eastAsia="en-US" w:bidi="bn-BD"/>
        </w:rPr>
        <w:t xml:space="preserve"> </w:t>
      </w:r>
      <w:r w:rsidR="00F90AA7">
        <w:rPr>
          <w:lang w:eastAsia="en-US" w:bidi="bn-BD"/>
        </w:rPr>
        <w:t xml:space="preserve">GSMA </w:t>
      </w:r>
      <w:r w:rsidR="00FC134C">
        <w:rPr>
          <w:lang w:eastAsia="en-US" w:bidi="bn-BD"/>
        </w:rPr>
        <w:t>5GJA</w:t>
      </w:r>
      <w:r w:rsidR="00866B97">
        <w:rPr>
          <w:lang w:eastAsia="en-US" w:bidi="bn-BD"/>
        </w:rPr>
        <w:t xml:space="preserve"> </w:t>
      </w:r>
      <w:r w:rsidR="005A1EC3">
        <w:rPr>
          <w:lang w:eastAsia="en-US" w:bidi="bn-BD"/>
        </w:rPr>
        <w:t>endeavours</w:t>
      </w:r>
      <w:r w:rsidR="00866B97">
        <w:rPr>
          <w:lang w:eastAsia="en-US" w:bidi="bn-BD"/>
        </w:rPr>
        <w:t xml:space="preserve"> to include them in the next update of the GST</w:t>
      </w:r>
      <w:r w:rsidR="00F90AA7">
        <w:rPr>
          <w:lang w:eastAsia="en-US" w:bidi="bn-BD"/>
        </w:rPr>
        <w:t xml:space="preserve">. </w:t>
      </w:r>
    </w:p>
    <w:p w14:paraId="2C0CA75E" w14:textId="62EE64A9" w:rsidR="00FA5B49" w:rsidRDefault="00FA5B49" w:rsidP="007F0F8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Moreover, GSMA </w:t>
      </w:r>
      <w:r w:rsidR="00FC134C">
        <w:rPr>
          <w:lang w:eastAsia="en-US" w:bidi="bn-BD"/>
        </w:rPr>
        <w:t xml:space="preserve">5GJA </w:t>
      </w:r>
      <w:r>
        <w:rPr>
          <w:lang w:eastAsia="en-US" w:bidi="bn-BD"/>
        </w:rPr>
        <w:t xml:space="preserve">would like to invite </w:t>
      </w:r>
      <w:r w:rsidR="00A645DB">
        <w:rPr>
          <w:lang w:eastAsia="en-US" w:bidi="bn-BD"/>
        </w:rPr>
        <w:t>3GPP SA6</w:t>
      </w:r>
      <w:r>
        <w:rPr>
          <w:lang w:eastAsia="en-US" w:bidi="bn-BD"/>
        </w:rPr>
        <w:t xml:space="preserve"> to </w:t>
      </w:r>
      <w:r w:rsidR="00866B97">
        <w:rPr>
          <w:lang w:eastAsia="en-US" w:bidi="bn-BD"/>
        </w:rPr>
        <w:t xml:space="preserve">propose values for the </w:t>
      </w:r>
      <w:r>
        <w:rPr>
          <w:lang w:eastAsia="en-US" w:bidi="bn-BD"/>
        </w:rPr>
        <w:t xml:space="preserve">GST </w:t>
      </w:r>
      <w:r w:rsidR="00866B97">
        <w:rPr>
          <w:lang w:eastAsia="en-US" w:bidi="bn-BD"/>
        </w:rPr>
        <w:t xml:space="preserve">attributes </w:t>
      </w:r>
      <w:r w:rsidR="005A1EC3">
        <w:rPr>
          <w:lang w:eastAsia="en-US" w:bidi="bn-BD"/>
        </w:rPr>
        <w:t xml:space="preserve">so that the </w:t>
      </w:r>
      <w:r w:rsidR="00FC134C">
        <w:rPr>
          <w:lang w:eastAsia="en-US" w:bidi="bn-BD"/>
        </w:rPr>
        <w:t xml:space="preserve">NEST </w:t>
      </w:r>
      <w:r w:rsidR="005A1EC3">
        <w:rPr>
          <w:lang w:eastAsia="en-US" w:bidi="bn-BD"/>
        </w:rPr>
        <w:t xml:space="preserve">can serve </w:t>
      </w:r>
      <w:r w:rsidR="00A645DB">
        <w:rPr>
          <w:lang w:eastAsia="en-US" w:bidi="bn-BD"/>
        </w:rPr>
        <w:t>public safety</w:t>
      </w:r>
      <w:r w:rsidR="00FC134C">
        <w:rPr>
          <w:lang w:eastAsia="en-US" w:bidi="bn-BD"/>
        </w:rPr>
        <w:t xml:space="preserve"> use cases</w:t>
      </w:r>
      <w:r>
        <w:rPr>
          <w:lang w:eastAsia="en-US" w:bidi="bn-BD"/>
        </w:rPr>
        <w:t xml:space="preserve">. </w:t>
      </w:r>
    </w:p>
    <w:p w14:paraId="282DBC98" w14:textId="77777777" w:rsidR="00866B97" w:rsidRDefault="00866B97" w:rsidP="007F0F84">
      <w:pPr>
        <w:pStyle w:val="NormalParagraph"/>
        <w:jc w:val="both"/>
        <w:rPr>
          <w:lang w:eastAsia="en-US" w:bidi="bn-BD"/>
        </w:rPr>
      </w:pPr>
    </w:p>
    <w:p w14:paraId="3E522000" w14:textId="6180C7F3" w:rsidR="004E1DBE" w:rsidRPr="00A10B57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10B57">
        <w:rPr>
          <w:rFonts w:eastAsia="MS Mincho"/>
          <w:b/>
          <w:lang w:eastAsia="ja-JP"/>
        </w:rPr>
        <w:t>NEXT MEETING</w:t>
      </w:r>
      <w:r w:rsidR="00AD629D">
        <w:rPr>
          <w:rFonts w:eastAsia="MS Mincho"/>
          <w:b/>
          <w:lang w:eastAsia="ja-JP"/>
        </w:rPr>
        <w:t>S</w:t>
      </w:r>
    </w:p>
    <w:p w14:paraId="436AC55B" w14:textId="77777777" w:rsidR="00AB6D52" w:rsidRDefault="00AB6D52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5GJA#6  </w:t>
      </w:r>
      <w:r>
        <w:rPr>
          <w:rFonts w:eastAsia="MS Mincho"/>
          <w:lang w:eastAsia="ja-JP"/>
        </w:rPr>
        <w:tab/>
        <w:t>6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February 2019</w:t>
      </w:r>
    </w:p>
    <w:p w14:paraId="5D8E9F33" w14:textId="6A38D86C" w:rsidR="00804D05" w:rsidRDefault="00804D05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5GJA#7</w:t>
      </w:r>
      <w:r>
        <w:rPr>
          <w:rFonts w:eastAsia="MS Mincho"/>
          <w:lang w:eastAsia="ja-JP"/>
        </w:rPr>
        <w:tab/>
        <w:t>12</w:t>
      </w:r>
      <w:r w:rsidRPr="00100224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March 2019</w:t>
      </w:r>
    </w:p>
    <w:p w14:paraId="7222147D" w14:textId="4A05B168" w:rsidR="00AB6D52" w:rsidRDefault="00526034" w:rsidP="00AB6D52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5GJA</w:t>
      </w:r>
      <w:r w:rsidR="00AB6D52">
        <w:rPr>
          <w:rFonts w:eastAsia="MS Mincho"/>
          <w:lang w:eastAsia="ja-JP"/>
        </w:rPr>
        <w:t>#</w:t>
      </w:r>
      <w:r w:rsidR="00804D05">
        <w:rPr>
          <w:rFonts w:eastAsia="MS Mincho"/>
          <w:lang w:eastAsia="ja-JP"/>
        </w:rPr>
        <w:t>8</w:t>
      </w:r>
      <w:r w:rsidR="00AB6D52">
        <w:rPr>
          <w:rFonts w:eastAsia="MS Mincho"/>
          <w:lang w:eastAsia="ja-JP"/>
        </w:rPr>
        <w:tab/>
      </w:r>
      <w:r w:rsidR="00AD629D">
        <w:rPr>
          <w:rFonts w:eastAsia="MS Mincho"/>
          <w:lang w:eastAsia="ja-JP"/>
        </w:rPr>
        <w:t>3</w:t>
      </w:r>
      <w:r w:rsidR="00AD629D">
        <w:rPr>
          <w:rFonts w:eastAsia="MS Mincho"/>
          <w:vertAlign w:val="superscript"/>
          <w:lang w:eastAsia="ja-JP"/>
        </w:rPr>
        <w:t>rd</w:t>
      </w:r>
      <w:r w:rsidR="00AB6D52">
        <w:rPr>
          <w:rFonts w:eastAsia="MS Mincho"/>
          <w:lang w:eastAsia="ja-JP"/>
        </w:rPr>
        <w:t xml:space="preserve"> April 2019</w:t>
      </w:r>
    </w:p>
    <w:p w14:paraId="38F45BEA" w14:textId="77777777" w:rsidR="004E1DBE" w:rsidRPr="00885ABB" w:rsidRDefault="004E1DBE" w:rsidP="003F56A0">
      <w:pPr>
        <w:pStyle w:val="NormalParagraph"/>
        <w:rPr>
          <w:lang w:eastAsia="en-US" w:bidi="bn-BD"/>
        </w:rPr>
      </w:pPr>
    </w:p>
    <w:sectPr w:rsidR="004E1DBE" w:rsidRPr="00885ABB" w:rsidSect="007D4437">
      <w:headerReference w:type="even" r:id="rId17"/>
      <w:headerReference w:type="default" r:id="rId18"/>
      <w:footerReference w:type="defaul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5AA6A" w14:textId="77777777" w:rsidR="007B5E36" w:rsidRDefault="007B5E36">
      <w:r>
        <w:separator/>
      </w:r>
    </w:p>
    <w:p w14:paraId="54175729" w14:textId="77777777" w:rsidR="007B5E36" w:rsidRDefault="007B5E36"/>
    <w:p w14:paraId="1E7791A5" w14:textId="77777777" w:rsidR="007B5E36" w:rsidRDefault="007B5E36"/>
    <w:p w14:paraId="6C1B20EF" w14:textId="77777777" w:rsidR="007B5E36" w:rsidRDefault="007B5E36"/>
    <w:p w14:paraId="67CB614A" w14:textId="77777777" w:rsidR="007B5E36" w:rsidRDefault="007B5E36"/>
    <w:p w14:paraId="00604674" w14:textId="77777777" w:rsidR="007B5E36" w:rsidRDefault="007B5E36"/>
    <w:p w14:paraId="087B7934" w14:textId="77777777" w:rsidR="007B5E36" w:rsidRDefault="007B5E36"/>
    <w:p w14:paraId="03E5880D" w14:textId="77777777" w:rsidR="007B5E36" w:rsidRDefault="007B5E36"/>
    <w:p w14:paraId="17A11982" w14:textId="77777777" w:rsidR="007B5E36" w:rsidRDefault="007B5E36"/>
  </w:endnote>
  <w:endnote w:type="continuationSeparator" w:id="0">
    <w:p w14:paraId="5F91022E" w14:textId="77777777" w:rsidR="007B5E36" w:rsidRDefault="007B5E36">
      <w:r>
        <w:continuationSeparator/>
      </w:r>
    </w:p>
    <w:p w14:paraId="590D7B2C" w14:textId="77777777" w:rsidR="007B5E36" w:rsidRDefault="007B5E36"/>
    <w:p w14:paraId="753B265D" w14:textId="77777777" w:rsidR="007B5E36" w:rsidRDefault="007B5E36"/>
    <w:p w14:paraId="793BC6C0" w14:textId="77777777" w:rsidR="007B5E36" w:rsidRDefault="007B5E36"/>
    <w:p w14:paraId="0544B574" w14:textId="77777777" w:rsidR="007B5E36" w:rsidRDefault="007B5E36"/>
    <w:p w14:paraId="37F1E6CD" w14:textId="77777777" w:rsidR="007B5E36" w:rsidRDefault="007B5E36"/>
    <w:p w14:paraId="56302123" w14:textId="77777777" w:rsidR="007B5E36" w:rsidRDefault="007B5E36"/>
    <w:p w14:paraId="0F740D51" w14:textId="77777777" w:rsidR="007B5E36" w:rsidRDefault="007B5E36"/>
    <w:p w14:paraId="722F887B" w14:textId="77777777" w:rsidR="007B5E36" w:rsidRDefault="007B5E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83F38" w14:textId="77777777" w:rsidR="007B5E36" w:rsidRDefault="007B5E36">
      <w:r>
        <w:separator/>
      </w:r>
    </w:p>
    <w:p w14:paraId="042DF31B" w14:textId="77777777" w:rsidR="007B5E36" w:rsidRDefault="007B5E36"/>
    <w:p w14:paraId="71D40947" w14:textId="77777777" w:rsidR="007B5E36" w:rsidRDefault="007B5E36"/>
    <w:p w14:paraId="6E74EB04" w14:textId="77777777" w:rsidR="007B5E36" w:rsidRDefault="007B5E36"/>
    <w:p w14:paraId="1668ECF8" w14:textId="77777777" w:rsidR="007B5E36" w:rsidRDefault="007B5E36"/>
    <w:p w14:paraId="5257AAF4" w14:textId="77777777" w:rsidR="007B5E36" w:rsidRDefault="007B5E36"/>
    <w:p w14:paraId="084629B6" w14:textId="77777777" w:rsidR="007B5E36" w:rsidRDefault="007B5E36"/>
    <w:p w14:paraId="06BAE125" w14:textId="77777777" w:rsidR="007B5E36" w:rsidRDefault="007B5E36"/>
    <w:p w14:paraId="4A5BFA7E" w14:textId="77777777" w:rsidR="007B5E36" w:rsidRDefault="007B5E36"/>
  </w:footnote>
  <w:footnote w:type="continuationSeparator" w:id="0">
    <w:p w14:paraId="7D24FB76" w14:textId="77777777" w:rsidR="007B5E36" w:rsidRDefault="007B5E36">
      <w:r>
        <w:continuationSeparator/>
      </w:r>
    </w:p>
    <w:p w14:paraId="0ECFCB57" w14:textId="77777777" w:rsidR="007B5E36" w:rsidRDefault="007B5E36"/>
    <w:p w14:paraId="54B88A9E" w14:textId="77777777" w:rsidR="007B5E36" w:rsidRDefault="007B5E36"/>
    <w:p w14:paraId="46AAAA36" w14:textId="77777777" w:rsidR="007B5E36" w:rsidRDefault="007B5E36"/>
    <w:p w14:paraId="1C50B927" w14:textId="77777777" w:rsidR="007B5E36" w:rsidRDefault="007B5E36"/>
    <w:p w14:paraId="5FDBD758" w14:textId="77777777" w:rsidR="007B5E36" w:rsidRDefault="007B5E36"/>
    <w:p w14:paraId="0FE1446E" w14:textId="77777777" w:rsidR="007B5E36" w:rsidRDefault="007B5E36"/>
    <w:p w14:paraId="500AF44B" w14:textId="77777777" w:rsidR="007B5E36" w:rsidRDefault="007B5E36"/>
    <w:p w14:paraId="4F4AD443" w14:textId="77777777" w:rsidR="007B5E36" w:rsidRDefault="007B5E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7A5D57"/>
    <w:multiLevelType w:val="hybridMultilevel"/>
    <w:tmpl w:val="52E0E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4747D16"/>
    <w:multiLevelType w:val="hybridMultilevel"/>
    <w:tmpl w:val="B6FA4AE6"/>
    <w:lvl w:ilvl="0" w:tplc="E7C06B52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1842645"/>
    <w:multiLevelType w:val="hybridMultilevel"/>
    <w:tmpl w:val="B3C2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016C6E"/>
    <w:multiLevelType w:val="hybridMultilevel"/>
    <w:tmpl w:val="DA3A6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3" w15:restartNumberingAfterBreak="0">
    <w:nsid w:val="242E1F60"/>
    <w:multiLevelType w:val="hybridMultilevel"/>
    <w:tmpl w:val="AF4096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7A6546"/>
    <w:multiLevelType w:val="hybridMultilevel"/>
    <w:tmpl w:val="DDE4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0B080D"/>
    <w:multiLevelType w:val="hybridMultilevel"/>
    <w:tmpl w:val="14E849A8"/>
    <w:lvl w:ilvl="0" w:tplc="14B23C46">
      <w:start w:val="1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8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56A595E"/>
    <w:multiLevelType w:val="hybridMultilevel"/>
    <w:tmpl w:val="83166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4" w15:restartNumberingAfterBreak="0">
    <w:nsid w:val="40803CD9"/>
    <w:multiLevelType w:val="multilevel"/>
    <w:tmpl w:val="73D2A28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42A461DC"/>
    <w:multiLevelType w:val="hybridMultilevel"/>
    <w:tmpl w:val="E5AA46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10077E"/>
    <w:multiLevelType w:val="hybridMultilevel"/>
    <w:tmpl w:val="4240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9" w15:restartNumberingAfterBreak="0">
    <w:nsid w:val="4C6E6C05"/>
    <w:multiLevelType w:val="hybridMultilevel"/>
    <w:tmpl w:val="A3849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1A2035"/>
    <w:multiLevelType w:val="hybridMultilevel"/>
    <w:tmpl w:val="808E6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607D7667"/>
    <w:multiLevelType w:val="hybridMultilevel"/>
    <w:tmpl w:val="5B648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1970CD"/>
    <w:multiLevelType w:val="hybridMultilevel"/>
    <w:tmpl w:val="5D2CD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44" w15:restartNumberingAfterBreak="0">
    <w:nsid w:val="6B9177F5"/>
    <w:multiLevelType w:val="hybridMultilevel"/>
    <w:tmpl w:val="9CE44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3273AA"/>
    <w:multiLevelType w:val="hybridMultilevel"/>
    <w:tmpl w:val="3B50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18"/>
  </w:num>
  <w:num w:numId="3">
    <w:abstractNumId w:val="17"/>
  </w:num>
  <w:num w:numId="4">
    <w:abstractNumId w:val="7"/>
  </w:num>
  <w:num w:numId="5">
    <w:abstractNumId w:val="3"/>
  </w:num>
  <w:num w:numId="6">
    <w:abstractNumId w:val="4"/>
  </w:num>
  <w:num w:numId="7">
    <w:abstractNumId w:val="36"/>
  </w:num>
  <w:num w:numId="8">
    <w:abstractNumId w:val="39"/>
  </w:num>
  <w:num w:numId="9">
    <w:abstractNumId w:val="19"/>
  </w:num>
  <w:num w:numId="10">
    <w:abstractNumId w:val="5"/>
  </w:num>
  <w:num w:numId="11">
    <w:abstractNumId w:val="1"/>
  </w:num>
  <w:num w:numId="12">
    <w:abstractNumId w:val="42"/>
  </w:num>
  <w:num w:numId="13">
    <w:abstractNumId w:val="10"/>
  </w:num>
  <w:num w:numId="14">
    <w:abstractNumId w:val="34"/>
  </w:num>
  <w:num w:numId="15">
    <w:abstractNumId w:val="12"/>
  </w:num>
  <w:num w:numId="16">
    <w:abstractNumId w:val="22"/>
  </w:num>
  <w:num w:numId="17">
    <w:abstractNumId w:val="35"/>
  </w:num>
  <w:num w:numId="18">
    <w:abstractNumId w:val="21"/>
  </w:num>
  <w:num w:numId="19">
    <w:abstractNumId w:val="16"/>
  </w:num>
  <w:num w:numId="20">
    <w:abstractNumId w:val="38"/>
  </w:num>
  <w:num w:numId="21">
    <w:abstractNumId w:val="28"/>
  </w:num>
  <w:num w:numId="22">
    <w:abstractNumId w:val="27"/>
  </w:num>
  <w:num w:numId="23">
    <w:abstractNumId w:val="47"/>
  </w:num>
  <w:num w:numId="24">
    <w:abstractNumId w:val="49"/>
  </w:num>
  <w:num w:numId="25">
    <w:abstractNumId w:val="48"/>
  </w:num>
  <w:num w:numId="26">
    <w:abstractNumId w:val="45"/>
  </w:num>
  <w:num w:numId="27">
    <w:abstractNumId w:val="32"/>
  </w:num>
  <w:num w:numId="28">
    <w:abstractNumId w:val="31"/>
  </w:num>
  <w:num w:numId="29">
    <w:abstractNumId w:val="6"/>
  </w:num>
  <w:num w:numId="30">
    <w:abstractNumId w:val="25"/>
  </w:num>
  <w:num w:numId="31">
    <w:abstractNumId w:val="8"/>
  </w:num>
  <w:num w:numId="32">
    <w:abstractNumId w:val="23"/>
  </w:num>
  <w:num w:numId="33">
    <w:abstractNumId w:val="24"/>
  </w:num>
  <w:num w:numId="34">
    <w:abstractNumId w:val="46"/>
  </w:num>
  <w:num w:numId="35">
    <w:abstractNumId w:val="29"/>
  </w:num>
  <w:num w:numId="36">
    <w:abstractNumId w:val="11"/>
  </w:num>
  <w:num w:numId="37">
    <w:abstractNumId w:val="13"/>
  </w:num>
  <w:num w:numId="38">
    <w:abstractNumId w:val="30"/>
  </w:num>
  <w:num w:numId="39">
    <w:abstractNumId w:val="14"/>
  </w:num>
  <w:num w:numId="40">
    <w:abstractNumId w:val="20"/>
  </w:num>
  <w:num w:numId="41">
    <w:abstractNumId w:val="15"/>
  </w:num>
  <w:num w:numId="42">
    <w:abstractNumId w:val="40"/>
  </w:num>
  <w:num w:numId="43">
    <w:abstractNumId w:val="41"/>
  </w:num>
  <w:num w:numId="44">
    <w:abstractNumId w:val="44"/>
  </w:num>
  <w:num w:numId="45">
    <w:abstractNumId w:val="26"/>
  </w:num>
  <w:num w:numId="46">
    <w:abstractNumId w:val="9"/>
  </w:num>
  <w:num w:numId="47">
    <w:abstractNumId w:val="2"/>
  </w:num>
  <w:num w:numId="48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505E"/>
    <w:rsid w:val="00036FC0"/>
    <w:rsid w:val="00037C58"/>
    <w:rsid w:val="000402BE"/>
    <w:rsid w:val="00045075"/>
    <w:rsid w:val="000460CB"/>
    <w:rsid w:val="00055694"/>
    <w:rsid w:val="0005647E"/>
    <w:rsid w:val="00063282"/>
    <w:rsid w:val="00063E5A"/>
    <w:rsid w:val="00066533"/>
    <w:rsid w:val="00066559"/>
    <w:rsid w:val="00072292"/>
    <w:rsid w:val="00072B4A"/>
    <w:rsid w:val="00081411"/>
    <w:rsid w:val="00081BE1"/>
    <w:rsid w:val="0008722D"/>
    <w:rsid w:val="00087A42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0C4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C1435"/>
    <w:rsid w:val="001C1B47"/>
    <w:rsid w:val="001C2AF0"/>
    <w:rsid w:val="001C5EDF"/>
    <w:rsid w:val="001C68D1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802"/>
    <w:rsid w:val="0022295E"/>
    <w:rsid w:val="0022369D"/>
    <w:rsid w:val="00224C95"/>
    <w:rsid w:val="00244438"/>
    <w:rsid w:val="002477F9"/>
    <w:rsid w:val="00247C9B"/>
    <w:rsid w:val="00250212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817DD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318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5E8E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45D7E"/>
    <w:rsid w:val="00350B36"/>
    <w:rsid w:val="00351258"/>
    <w:rsid w:val="00353971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80A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D320C"/>
    <w:rsid w:val="003D377B"/>
    <w:rsid w:val="003D5959"/>
    <w:rsid w:val="003E3023"/>
    <w:rsid w:val="003E54CB"/>
    <w:rsid w:val="003E54FF"/>
    <w:rsid w:val="003E6887"/>
    <w:rsid w:val="003E6CE2"/>
    <w:rsid w:val="003F45A7"/>
    <w:rsid w:val="003F56A0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4748"/>
    <w:rsid w:val="004757A4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934"/>
    <w:rsid w:val="00537BE2"/>
    <w:rsid w:val="00543DE5"/>
    <w:rsid w:val="005536B1"/>
    <w:rsid w:val="00553927"/>
    <w:rsid w:val="00554BF1"/>
    <w:rsid w:val="00561165"/>
    <w:rsid w:val="00561C02"/>
    <w:rsid w:val="005636AF"/>
    <w:rsid w:val="00563F39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A20A3"/>
    <w:rsid w:val="005B1030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7559"/>
    <w:rsid w:val="005F0B9C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715C"/>
    <w:rsid w:val="006C0AF0"/>
    <w:rsid w:val="006C11C6"/>
    <w:rsid w:val="006C3168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1F48"/>
    <w:rsid w:val="006E6660"/>
    <w:rsid w:val="006F0B97"/>
    <w:rsid w:val="006F5C08"/>
    <w:rsid w:val="006F6146"/>
    <w:rsid w:val="006F6857"/>
    <w:rsid w:val="00701C4C"/>
    <w:rsid w:val="00702875"/>
    <w:rsid w:val="007058E5"/>
    <w:rsid w:val="0070616B"/>
    <w:rsid w:val="0071171F"/>
    <w:rsid w:val="0071340D"/>
    <w:rsid w:val="00722A43"/>
    <w:rsid w:val="007236F8"/>
    <w:rsid w:val="00732B8C"/>
    <w:rsid w:val="00733E9B"/>
    <w:rsid w:val="007347FD"/>
    <w:rsid w:val="00734ED9"/>
    <w:rsid w:val="007352B6"/>
    <w:rsid w:val="00736E78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7609B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A5DEB"/>
    <w:rsid w:val="007B1585"/>
    <w:rsid w:val="007B15E4"/>
    <w:rsid w:val="007B4DCE"/>
    <w:rsid w:val="007B5E36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533D"/>
    <w:rsid w:val="0084681C"/>
    <w:rsid w:val="00846FD1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E7F"/>
    <w:rsid w:val="008744FE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2453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22A5"/>
    <w:rsid w:val="00933A5F"/>
    <w:rsid w:val="009411B2"/>
    <w:rsid w:val="00945596"/>
    <w:rsid w:val="00946ED4"/>
    <w:rsid w:val="00953C05"/>
    <w:rsid w:val="0095415E"/>
    <w:rsid w:val="00954346"/>
    <w:rsid w:val="009544AF"/>
    <w:rsid w:val="00960BF0"/>
    <w:rsid w:val="00960D4C"/>
    <w:rsid w:val="0096116E"/>
    <w:rsid w:val="0096193A"/>
    <w:rsid w:val="00961F12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6DB8"/>
    <w:rsid w:val="009A3526"/>
    <w:rsid w:val="009A36A8"/>
    <w:rsid w:val="009A4646"/>
    <w:rsid w:val="009A6F7E"/>
    <w:rsid w:val="009A75A5"/>
    <w:rsid w:val="009A7F48"/>
    <w:rsid w:val="009B0C81"/>
    <w:rsid w:val="009B78E0"/>
    <w:rsid w:val="009B79F1"/>
    <w:rsid w:val="009C079D"/>
    <w:rsid w:val="009C0E4B"/>
    <w:rsid w:val="009C6384"/>
    <w:rsid w:val="009D2B94"/>
    <w:rsid w:val="009D57DC"/>
    <w:rsid w:val="009E2483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6DA"/>
    <w:rsid w:val="00A645DB"/>
    <w:rsid w:val="00A64614"/>
    <w:rsid w:val="00A7102E"/>
    <w:rsid w:val="00A71249"/>
    <w:rsid w:val="00A712F5"/>
    <w:rsid w:val="00A74A54"/>
    <w:rsid w:val="00A77397"/>
    <w:rsid w:val="00A81B58"/>
    <w:rsid w:val="00A82548"/>
    <w:rsid w:val="00A82C4D"/>
    <w:rsid w:val="00A90EF6"/>
    <w:rsid w:val="00A94959"/>
    <w:rsid w:val="00A954F3"/>
    <w:rsid w:val="00A9737B"/>
    <w:rsid w:val="00AA1CEC"/>
    <w:rsid w:val="00AA3642"/>
    <w:rsid w:val="00AB0C15"/>
    <w:rsid w:val="00AB27C6"/>
    <w:rsid w:val="00AB376F"/>
    <w:rsid w:val="00AB6D52"/>
    <w:rsid w:val="00AC0900"/>
    <w:rsid w:val="00AC2EF6"/>
    <w:rsid w:val="00AC458F"/>
    <w:rsid w:val="00AC78D2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BE"/>
    <w:rsid w:val="00B476CB"/>
    <w:rsid w:val="00B524DF"/>
    <w:rsid w:val="00B5269E"/>
    <w:rsid w:val="00B52CC9"/>
    <w:rsid w:val="00B56101"/>
    <w:rsid w:val="00B60DAD"/>
    <w:rsid w:val="00B62516"/>
    <w:rsid w:val="00B672B1"/>
    <w:rsid w:val="00B672D5"/>
    <w:rsid w:val="00B736CF"/>
    <w:rsid w:val="00B7373E"/>
    <w:rsid w:val="00B762B2"/>
    <w:rsid w:val="00B8095B"/>
    <w:rsid w:val="00B81E38"/>
    <w:rsid w:val="00B86C35"/>
    <w:rsid w:val="00B86CDB"/>
    <w:rsid w:val="00B9421F"/>
    <w:rsid w:val="00B953E6"/>
    <w:rsid w:val="00BA6E6A"/>
    <w:rsid w:val="00BB0CAE"/>
    <w:rsid w:val="00BB0D95"/>
    <w:rsid w:val="00BB25E9"/>
    <w:rsid w:val="00BB3B82"/>
    <w:rsid w:val="00BC3263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53C1"/>
    <w:rsid w:val="00C057C7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5414"/>
    <w:rsid w:val="00D200AF"/>
    <w:rsid w:val="00D20D7D"/>
    <w:rsid w:val="00D22E02"/>
    <w:rsid w:val="00D307ED"/>
    <w:rsid w:val="00D30D63"/>
    <w:rsid w:val="00D31CAE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95163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5F19"/>
    <w:rsid w:val="00F209DF"/>
    <w:rsid w:val="00F2151D"/>
    <w:rsid w:val="00F30B64"/>
    <w:rsid w:val="00F32225"/>
    <w:rsid w:val="00F36DD4"/>
    <w:rsid w:val="00F4092F"/>
    <w:rsid w:val="00F40949"/>
    <w:rsid w:val="00F51603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620C"/>
    <w:rsid w:val="00F87A81"/>
    <w:rsid w:val="00F90AA7"/>
    <w:rsid w:val="00F90C97"/>
    <w:rsid w:val="00F93BC7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E126536"/>
  <w15:docId w15:val="{9B88A0E6-C6D4-49D9-B1E2-8755F41B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uiPriority w:val="35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ListBulllet">
    <w:name w:val="List Bulllet"/>
    <w:basedOn w:val="ListBullletsub"/>
    <w:uiPriority w:val="49"/>
    <w:qFormat/>
    <w:rsid w:val="005536B1"/>
    <w:rPr>
      <w:lang w:eastAsia="en-US"/>
    </w:rPr>
  </w:style>
  <w:style w:type="paragraph" w:customStyle="1" w:styleId="TAH">
    <w:name w:val="TAH"/>
    <w:basedOn w:val="TAC"/>
    <w:link w:val="TAHCar"/>
    <w:rsid w:val="009A3526"/>
    <w:rPr>
      <w:b/>
    </w:rPr>
  </w:style>
  <w:style w:type="paragraph" w:customStyle="1" w:styleId="TAC">
    <w:name w:val="TAC"/>
    <w:basedOn w:val="Normal"/>
    <w:link w:val="TAC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Theme="minorEastAsia"/>
      <w:sz w:val="18"/>
      <w:szCs w:val="24"/>
      <w:lang w:eastAsia="en-US" w:bidi="ar-SA"/>
    </w:rPr>
  </w:style>
  <w:style w:type="character" w:customStyle="1" w:styleId="TACChar">
    <w:name w:val="TAC Char"/>
    <w:link w:val="TAC"/>
    <w:rsid w:val="009A3526"/>
    <w:rPr>
      <w:rFonts w:ascii="Arial" w:eastAsiaTheme="minorEastAsia" w:hAnsi="Arial"/>
      <w:sz w:val="18"/>
      <w:szCs w:val="24"/>
      <w:lang w:val="en-GB"/>
    </w:rPr>
  </w:style>
  <w:style w:type="character" w:customStyle="1" w:styleId="TAHCar">
    <w:name w:val="TAH Car"/>
    <w:link w:val="TAH"/>
    <w:qFormat/>
    <w:rsid w:val="009A3526"/>
    <w:rPr>
      <w:rFonts w:ascii="Arial" w:eastAsiaTheme="minorEastAsia" w:hAnsi="Arial"/>
      <w:b/>
      <w:sz w:val="18"/>
      <w:szCs w:val="24"/>
      <w:lang w:val="en-GB"/>
    </w:rPr>
  </w:style>
  <w:style w:type="paragraph" w:customStyle="1" w:styleId="TAR">
    <w:name w:val="TAR"/>
    <w:basedOn w:val="TAL"/>
    <w:rsid w:val="009A3526"/>
    <w:pPr>
      <w:jc w:val="right"/>
    </w:pPr>
  </w:style>
  <w:style w:type="paragraph" w:customStyle="1" w:styleId="TAL">
    <w:name w:val="TAL"/>
    <w:basedOn w:val="Normal"/>
    <w:link w:val="TALChar"/>
    <w:rsid w:val="009A3526"/>
    <w:pPr>
      <w:keepNext/>
      <w:keepLine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eastAsia="Times New Roman"/>
      <w:sz w:val="18"/>
      <w:szCs w:val="24"/>
      <w:lang w:eastAsia="ko-KR" w:bidi="ar-SA"/>
    </w:rPr>
  </w:style>
  <w:style w:type="paragraph" w:customStyle="1" w:styleId="TAN">
    <w:name w:val="TAN"/>
    <w:basedOn w:val="TAL"/>
    <w:link w:val="TANChar"/>
    <w:rsid w:val="009A3526"/>
    <w:pPr>
      <w:ind w:left="851" w:hanging="851"/>
    </w:pPr>
  </w:style>
  <w:style w:type="character" w:customStyle="1" w:styleId="TALChar">
    <w:name w:val="TAL Char"/>
    <w:link w:val="TAL"/>
    <w:rsid w:val="009A3526"/>
    <w:rPr>
      <w:rFonts w:ascii="Arial" w:eastAsia="Times New Roman" w:hAnsi="Arial"/>
      <w:sz w:val="18"/>
      <w:szCs w:val="24"/>
      <w:lang w:val="en-GB" w:eastAsia="ko-KR"/>
    </w:rPr>
  </w:style>
  <w:style w:type="character" w:customStyle="1" w:styleId="TANChar">
    <w:name w:val="TAN Char"/>
    <w:link w:val="TAN"/>
    <w:rsid w:val="009A3526"/>
    <w:rPr>
      <w:rFonts w:ascii="Arial" w:eastAsia="Times New Roman" w:hAnsi="Arial"/>
      <w:sz w:val="18"/>
      <w:szCs w:val="24"/>
      <w:lang w:val="en-GB" w:eastAsia="ko-KR"/>
    </w:rPr>
  </w:style>
  <w:style w:type="paragraph" w:customStyle="1" w:styleId="CRCoverPage">
    <w:name w:val="CR Cover Page"/>
    <w:rsid w:val="002817DD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gsma.com/futurenetworks/5g/5g-network-slicing-report-august-2018/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5EDAD0BABD64D3DBA78845F77843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4287E5-546C-43C7-8AC9-40A8D473641D}"/>
      </w:docPartPr>
      <w:docPartBody>
        <w:p w:rsidR="00000000" w:rsidRDefault="00D0620E" w:rsidP="00D0620E">
          <w:pPr>
            <w:pStyle w:val="C5EDAD0BABD64D3DBA78845F77843DA4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CA2554BDCA04D70A3376344DDBCF7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5A55D-B144-426D-AF8F-23076053FED9}"/>
      </w:docPartPr>
      <w:docPartBody>
        <w:p w:rsidR="00000000" w:rsidRDefault="00D0620E" w:rsidP="00D0620E">
          <w:pPr>
            <w:pStyle w:val="7CA2554BDCA04D70A3376344DDBCF7D9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043E81FA8EBF46F79DF699E7FBBB2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C7DAC7-281C-4AD6-94DB-B28712069A9F}"/>
      </w:docPartPr>
      <w:docPartBody>
        <w:p w:rsidR="00000000" w:rsidRDefault="00D0620E" w:rsidP="00D0620E">
          <w:pPr>
            <w:pStyle w:val="043E81FA8EBF46F79DF699E7FBBB231D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A4CFCB406C6F4567950A906250F35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A69B2-BB6A-4CC9-8E82-91FACDF0B9E7}"/>
      </w:docPartPr>
      <w:docPartBody>
        <w:p w:rsidR="00000000" w:rsidRDefault="00D0620E" w:rsidP="00D0620E">
          <w:pPr>
            <w:pStyle w:val="A4CFCB406C6F4567950A906250F35817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F50A304D07DF40C39EAE1670049FF5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D3FF1-C620-4718-8A9D-00ED0D36FA08}"/>
      </w:docPartPr>
      <w:docPartBody>
        <w:p w:rsidR="00000000" w:rsidRDefault="00D0620E" w:rsidP="00D0620E">
          <w:pPr>
            <w:pStyle w:val="F50A304D07DF40C39EAE1670049FF56A"/>
          </w:pPr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49E47370B7444FACBFCC08AC08E0B9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89677-7970-4632-836E-D8EDEFD1EEE2}"/>
      </w:docPartPr>
      <w:docPartBody>
        <w:p w:rsidR="00000000" w:rsidRDefault="00D0620E" w:rsidP="00D0620E">
          <w:pPr>
            <w:pStyle w:val="49E47370B7444FACBFCC08AC08E0B943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5733E"/>
    <w:rsid w:val="000B0CC5"/>
    <w:rsid w:val="000C059A"/>
    <w:rsid w:val="00122675"/>
    <w:rsid w:val="001B7BB1"/>
    <w:rsid w:val="00206CB8"/>
    <w:rsid w:val="002F1875"/>
    <w:rsid w:val="00314D9C"/>
    <w:rsid w:val="00344855"/>
    <w:rsid w:val="003547FB"/>
    <w:rsid w:val="00355305"/>
    <w:rsid w:val="003B4386"/>
    <w:rsid w:val="00504BAB"/>
    <w:rsid w:val="005542B9"/>
    <w:rsid w:val="00563FEB"/>
    <w:rsid w:val="00581807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5587"/>
    <w:rsid w:val="00936184"/>
    <w:rsid w:val="0098084D"/>
    <w:rsid w:val="00992AC4"/>
    <w:rsid w:val="00994118"/>
    <w:rsid w:val="00AE6897"/>
    <w:rsid w:val="00B06BE3"/>
    <w:rsid w:val="00B2195F"/>
    <w:rsid w:val="00B41CE4"/>
    <w:rsid w:val="00BF5F96"/>
    <w:rsid w:val="00C418E9"/>
    <w:rsid w:val="00C41BA3"/>
    <w:rsid w:val="00CE6C95"/>
    <w:rsid w:val="00D00445"/>
    <w:rsid w:val="00D0620E"/>
    <w:rsid w:val="00D44118"/>
    <w:rsid w:val="00D96815"/>
    <w:rsid w:val="00E07CCF"/>
    <w:rsid w:val="00E34DBC"/>
    <w:rsid w:val="00EA130A"/>
    <w:rsid w:val="00EA5448"/>
    <w:rsid w:val="00EC1606"/>
    <w:rsid w:val="00EC5A67"/>
    <w:rsid w:val="00EE2663"/>
    <w:rsid w:val="00F54879"/>
    <w:rsid w:val="00F847BC"/>
    <w:rsid w:val="00F9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0620E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  <w:style w:type="paragraph" w:customStyle="1" w:styleId="C5EDAD0BABD64D3DBA78845F77843DA4">
    <w:name w:val="C5EDAD0BABD64D3DBA78845F77843DA4"/>
    <w:rsid w:val="00D0620E"/>
    <w:pPr>
      <w:spacing w:after="160" w:line="259" w:lineRule="auto"/>
    </w:pPr>
    <w:rPr>
      <w:lang w:val="en-GB" w:eastAsia="en-GB"/>
    </w:rPr>
  </w:style>
  <w:style w:type="paragraph" w:customStyle="1" w:styleId="7CA2554BDCA04D70A3376344DDBCF7D9">
    <w:name w:val="7CA2554BDCA04D70A3376344DDBCF7D9"/>
    <w:rsid w:val="00D0620E"/>
    <w:pPr>
      <w:spacing w:after="160" w:line="259" w:lineRule="auto"/>
    </w:pPr>
    <w:rPr>
      <w:lang w:val="en-GB" w:eastAsia="en-GB"/>
    </w:rPr>
  </w:style>
  <w:style w:type="paragraph" w:customStyle="1" w:styleId="043E81FA8EBF46F79DF699E7FBBB231D">
    <w:name w:val="043E81FA8EBF46F79DF699E7FBBB231D"/>
    <w:rsid w:val="00D0620E"/>
    <w:pPr>
      <w:spacing w:after="160" w:line="259" w:lineRule="auto"/>
    </w:pPr>
    <w:rPr>
      <w:lang w:val="en-GB" w:eastAsia="en-GB"/>
    </w:rPr>
  </w:style>
  <w:style w:type="paragraph" w:customStyle="1" w:styleId="A4CFCB406C6F4567950A906250F35817">
    <w:name w:val="A4CFCB406C6F4567950A906250F35817"/>
    <w:rsid w:val="00D0620E"/>
    <w:pPr>
      <w:spacing w:after="160" w:line="259" w:lineRule="auto"/>
    </w:pPr>
    <w:rPr>
      <w:lang w:val="en-GB" w:eastAsia="en-GB"/>
    </w:rPr>
  </w:style>
  <w:style w:type="paragraph" w:customStyle="1" w:styleId="F50A304D07DF40C39EAE1670049FF56A">
    <w:name w:val="F50A304D07DF40C39EAE1670049FF56A"/>
    <w:rsid w:val="00D0620E"/>
    <w:pPr>
      <w:spacing w:after="160" w:line="259" w:lineRule="auto"/>
    </w:pPr>
    <w:rPr>
      <w:lang w:val="en-GB" w:eastAsia="en-GB"/>
    </w:rPr>
  </w:style>
  <w:style w:type="paragraph" w:customStyle="1" w:styleId="49E47370B7444FACBFCC08AC08E0B943">
    <w:name w:val="49E47370B7444FACBFCC08AC08E0B943"/>
    <w:rsid w:val="00D0620E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01D9FE7476B364EBA6134CFAAFEEE04" ma:contentTypeVersion="3" ma:contentTypeDescription="Group Document Content Type" ma:contentTypeScope="" ma:versionID="b61491082297d345b27b5ff697296ca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2018-11-07T09:00:00+00:00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2018-10-22T07:34:32+00:00</GSMADocumentCreatedDate>
    <GSMAMeetingNameAndNumber xmlns="ADEDD60E-22E2-4049-BE99-80A2BB237DD5">
      <Url>https://infocentre2.gsma.com/gp/wg/IR/5JA/Lists/Calendar/DispForm.aspx?ID=2</Url>
      <Description>5GJA #5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false</GSMAShowInGeneralView>
    <GSMATitle xmlns="ADEDD60E-22E2-4049-BE99-80A2BB237DD5">Cooperation on Generic Slice Template definition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5GJA #5</GSMAMeetingNameAndNumberText>
    <GSMAMeetingItemNumber xmlns="ADEDD60E-22E2-4049-BE99-80A2BB237DD5">5GJA#5 Doc 110</GSMAMeetingItemNumber>
    <GSMADocumentNumber xmlns="ADEDD60E-22E2-4049-BE99-80A2BB237DD5" xsi:nil="true"/>
    <GSMAMeetingLocation xmlns="ADEDD60E-22E2-4049-BE99-80A2BB237DD5">Tokyo, Japan </GSMAMeetingLocation>
    <GSMARelatedDiscussion xmlns="ADEDD60E-22E2-4049-BE99-80A2BB237DD5">
      <Url xsi:nil="true"/>
      <Description xsi:nil="true"/>
    </GSMARelatedDiscussion>
    <_dlc_DocId xmlns="54cf9ea2-8b24-4a35-a789-c10402c86061">INFO-4776-45</_dlc_DocId>
    <_dlc_DocIdUrl xmlns="54cf9ea2-8b24-4a35-a789-c10402c86061">
      <Url>https://infocentre2.gsma.com/gp/wg/IR/5JA/_layouts/DocIdRedir.aspx?ID=INFO-4776-45</Url>
      <Description>INFO-4776-45</Description>
    </_dlc_DocIdUrl>
    <GSMAMeetingNameAndNumberLocal xmlns="ADEDD60E-22E2-4049-BE99-80A2BB237DD5">
      <Url>https://infocentre2.gsma.com/gp/wg/IR/5JA/Lists/Calendar/DispForm.aspx?ID=2</Url>
      <Description>5GJA #5</Description>
    </GSMAMeetingNameAndNumberLocal>
    <GSMAMeetingItemNumberLocal xmlns="ADEDD60E-22E2-4049-BE99-80A2BB237DD5">5GJA#5 Doc 110</GSMAMeetingItemNumberLoca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FB027-27B0-4DC4-94E2-1E8671816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E6947EA-A2E4-41B5-8642-D7F0EE339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4114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Dalluege, Stefan, Vodafone DE</dc:creator>
  <cp:lastModifiedBy>32291_CR0030_5GS_Ph1-SBI_CH_(Rel-15)</cp:lastModifiedBy>
  <cp:revision>2</cp:revision>
  <cp:lastPrinted>2006-09-14T07:39:00Z</cp:lastPrinted>
  <dcterms:created xsi:type="dcterms:W3CDTF">2019-01-14T13:43:00Z</dcterms:created>
  <dcterms:modified xsi:type="dcterms:W3CDTF">2019-01-14T13:43:00Z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0x010100EC728DFF17A841B193288BA44365FF7000B94428117C9D4ABEAE546B343679976600ACDBF4E2DAA944C2AE01FEAD255A01F600D01D9FE7476B364EBA6134CFAAFEEE04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2b132705-141f-49a0-b2f7-1d2a321ee0da</vt:lpwstr>
  </property>
</Properties>
</file>